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49895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Richard HOLTE </w:t>
      </w: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C8E7241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West Ham, Essex. Chaplain.</w:t>
      </w:r>
    </w:p>
    <w:p w14:paraId="5FC2178E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</w:p>
    <w:p w14:paraId="340E8AAA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CEA5AB3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Letitia Lee(q.v.) brought a plaint of debt against him.</w:t>
      </w:r>
    </w:p>
    <w:p w14:paraId="35A64EAF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047E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0047E0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48255841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B796CB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D20DA24" w14:textId="77777777" w:rsidR="000047E0" w:rsidRPr="000047E0" w:rsidRDefault="000047E0" w:rsidP="000047E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047E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12 July 2021</w:t>
      </w:r>
    </w:p>
    <w:p w14:paraId="3DEC7D18" w14:textId="77777777" w:rsidR="00BA00AB" w:rsidRPr="000047E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047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A27A5" w14:textId="77777777" w:rsidR="000047E0" w:rsidRDefault="000047E0" w:rsidP="009139A6">
      <w:r>
        <w:separator/>
      </w:r>
    </w:p>
  </w:endnote>
  <w:endnote w:type="continuationSeparator" w:id="0">
    <w:p w14:paraId="74B8F5A9" w14:textId="77777777" w:rsidR="000047E0" w:rsidRDefault="000047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87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27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E7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7DA96" w14:textId="77777777" w:rsidR="000047E0" w:rsidRDefault="000047E0" w:rsidP="009139A6">
      <w:r>
        <w:separator/>
      </w:r>
    </w:p>
  </w:footnote>
  <w:footnote w:type="continuationSeparator" w:id="0">
    <w:p w14:paraId="62B62292" w14:textId="77777777" w:rsidR="000047E0" w:rsidRDefault="000047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AA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6CE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EDF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7E0"/>
    <w:rsid w:val="000047E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DD84B"/>
  <w15:chartTrackingRefBased/>
  <w15:docId w15:val="{A9EFA8FF-48D8-4EC7-9698-7C331137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47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2021-09-10T11:54:00Z</dcterms:created>
  <dcterms:modified xsi:type="dcterms:W3CDTF">2021-09-10T11:55:00Z</dcterms:modified>
</cp:coreProperties>
</file>